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847DB" w14:textId="1B3B5074" w:rsidR="00BA00AB" w:rsidRDefault="007917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RADCLYFF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fl.1476)</w:t>
      </w:r>
    </w:p>
    <w:p w14:paraId="4D8A33A1" w14:textId="49EB77E3" w:rsidR="007917F2" w:rsidRDefault="007917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63157B" w14:textId="193BFD9B" w:rsidR="007917F2" w:rsidRDefault="007917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CE8B2" w14:textId="7E8FAE2F" w:rsidR="007917F2" w:rsidRDefault="007917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Sep.1476</w:t>
      </w:r>
      <w:r>
        <w:rPr>
          <w:rFonts w:ascii="Times New Roman" w:hAnsi="Times New Roman" w:cs="Times New Roman"/>
          <w:sz w:val="24"/>
          <w:szCs w:val="24"/>
        </w:rPr>
        <w:tab/>
        <w:t xml:space="preserve">At the meeting of the Council of the Duchy of Lancaster held in </w:t>
      </w:r>
      <w:proofErr w:type="gramStart"/>
      <w:r>
        <w:rPr>
          <w:rFonts w:ascii="Times New Roman" w:hAnsi="Times New Roman" w:cs="Times New Roman"/>
          <w:sz w:val="24"/>
          <w:szCs w:val="24"/>
        </w:rPr>
        <w:t>Lancaster</w:t>
      </w:r>
      <w:proofErr w:type="gramEnd"/>
    </w:p>
    <w:p w14:paraId="691A3CA1" w14:textId="4852CA2A" w:rsidR="007917F2" w:rsidRDefault="007917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it was agreed by the Council and the tenants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Sapden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he </w:t>
      </w:r>
      <w:proofErr w:type="gramStart"/>
      <w:r>
        <w:rPr>
          <w:rFonts w:ascii="Times New Roman" w:hAnsi="Times New Roman" w:cs="Times New Roman"/>
          <w:sz w:val="24"/>
          <w:szCs w:val="24"/>
        </w:rPr>
        <w:t>should</w:t>
      </w:r>
      <w:proofErr w:type="gramEnd"/>
    </w:p>
    <w:p w14:paraId="2B22829A" w14:textId="58A5A0E9" w:rsidR="007917F2" w:rsidRDefault="007917F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 granted common of pasture for 23 great beasts but no more than that.</w:t>
      </w:r>
    </w:p>
    <w:p w14:paraId="3B771697" w14:textId="77777777" w:rsidR="007917F2" w:rsidRPr="00D57255" w:rsidRDefault="007917F2" w:rsidP="007917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57255">
        <w:rPr>
          <w:rFonts w:ascii="Times New Roman" w:eastAsia="Times New Roman" w:hAnsi="Times New Roman" w:cs="Times New Roman"/>
          <w:sz w:val="24"/>
          <w:szCs w:val="24"/>
        </w:rPr>
        <w:t>(“An Official Progress Through Lancashire and Cheshire in 1476”</w:t>
      </w:r>
    </w:p>
    <w:p w14:paraId="651AFFE8" w14:textId="5048E681" w:rsidR="007917F2" w:rsidRDefault="007917F2" w:rsidP="007917F2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by </w:t>
      </w:r>
      <w:proofErr w:type="spellStart"/>
      <w:r w:rsidRPr="00D57255">
        <w:rPr>
          <w:rFonts w:ascii="Times New Roman" w:eastAsia="Times New Roman" w:hAnsi="Times New Roman" w:cs="Times New Roman"/>
          <w:sz w:val="24"/>
          <w:szCs w:val="24"/>
        </w:rPr>
        <w:t>A.</w:t>
      </w:r>
      <w:proofErr w:type="gramStart"/>
      <w:r w:rsidRPr="00D57255">
        <w:rPr>
          <w:rFonts w:ascii="Times New Roman" w:eastAsia="Times New Roman" w:hAnsi="Times New Roman" w:cs="Times New Roman"/>
          <w:sz w:val="24"/>
          <w:szCs w:val="24"/>
        </w:rPr>
        <w:t>R.Myers</w:t>
      </w:r>
      <w:proofErr w:type="spellEnd"/>
      <w:proofErr w:type="gramEnd"/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 p.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57255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7BFD4C2" w14:textId="3551CD8D" w:rsidR="007917F2" w:rsidRDefault="007917F2" w:rsidP="007917F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E47611B" w14:textId="33651C34" w:rsidR="007917F2" w:rsidRDefault="007917F2" w:rsidP="007917F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8F7D719" w14:textId="2B3E5FA3" w:rsidR="007917F2" w:rsidRPr="007917F2" w:rsidRDefault="007917F2" w:rsidP="007917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April 2021</w:t>
      </w:r>
    </w:p>
    <w:sectPr w:rsidR="007917F2" w:rsidRPr="007917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FCED6" w14:textId="77777777" w:rsidR="007917F2" w:rsidRDefault="007917F2" w:rsidP="009139A6">
      <w:r>
        <w:separator/>
      </w:r>
    </w:p>
  </w:endnote>
  <w:endnote w:type="continuationSeparator" w:id="0">
    <w:p w14:paraId="3CF49AEA" w14:textId="77777777" w:rsidR="007917F2" w:rsidRDefault="007917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F3D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CEB4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13F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941F2" w14:textId="77777777" w:rsidR="007917F2" w:rsidRDefault="007917F2" w:rsidP="009139A6">
      <w:r>
        <w:separator/>
      </w:r>
    </w:p>
  </w:footnote>
  <w:footnote w:type="continuationSeparator" w:id="0">
    <w:p w14:paraId="3A3C5109" w14:textId="77777777" w:rsidR="007917F2" w:rsidRDefault="007917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187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289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37D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7F2"/>
    <w:rsid w:val="000666E0"/>
    <w:rsid w:val="002510B7"/>
    <w:rsid w:val="005C130B"/>
    <w:rsid w:val="007917F2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171FA"/>
  <w15:chartTrackingRefBased/>
  <w15:docId w15:val="{0046536B-1844-4C17-8EEB-5106F97D9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7F2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2021-04-06T08:37:00Z</dcterms:created>
  <dcterms:modified xsi:type="dcterms:W3CDTF">2021-04-06T08:44:00Z</dcterms:modified>
</cp:coreProperties>
</file>